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A8776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河南巧媳妇智慧家政服务有限公司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河南巧媳妇智慧家政服务有限公司</w:t>
      </w:r>
    </w:p>
    <w:p w14:paraId="75441FAD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河南巧媳妇智慧家政服务有限公司位于郏县行政路西段（县委对面），是本区域首家立足郏县、辐射周边城乡的集家政培训与服务为一体的综合性家政服务机构。包含培训学校、家政派单部、清洁部、产后恢复部、水育部、心理咨询等八大业务板块。“巧媳妇家政”被确定为全市第一批区域人力资源品牌。现有4家直营店、6家加盟店、3个社区店（新城区），家政员工上千人，服务客户上万家，服务范围涉及全国50多个县、市。 我公司是省、市、县妇联确定的巧媳妇创业就业示范基地、扶贫基地，全国巾帼家政三星企业、河南省家政服务“五十优”企业、河南省创业就业标杆企业，先后获得过数十项荣誉。公司依靠精细化管理和员工贴心服务赢得了广大用户的高度认可，“巧媳妇”已经成为当地客户信赖度高、口碑好、社会效益佳的家政服务品牌。</w:t>
      </w:r>
    </w:p>
    <w:p w14:paraId="14374394">
      <w:pPr>
        <w:spacing w:line="600" w:lineRule="exact"/>
        <w:jc w:val="left"/>
        <w:rPr>
          <w:rFonts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民营企业     </w:t>
      </w:r>
      <w:r>
        <w:rPr>
          <w:rFonts w:hint="eastAsia" w:ascii="华文中宋" w:hAnsi="华文中宋" w:eastAsia="华文中宋"/>
          <w:sz w:val="28"/>
          <w:szCs w:val="28"/>
        </w:rPr>
        <w:t xml:space="preserve"> </w:t>
      </w:r>
    </w:p>
    <w:p w14:paraId="74736B75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家庭服务业</w:t>
      </w:r>
    </w:p>
    <w:p w14:paraId="7C4E2020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邢文华</w:t>
      </w:r>
    </w:p>
    <w:p w14:paraId="7E49ADF7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15238250536   </w:t>
      </w:r>
    </w:p>
    <w:p w14:paraId="65ED2C47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邮箱：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867660930@qq.com </w:t>
      </w:r>
    </w:p>
    <w:p w14:paraId="0AF2D6D1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2614B0AA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ascii="华文中宋" w:hAnsi="华文中宋" w:eastAsia="华文中宋"/>
          <w:b/>
          <w:sz w:val="28"/>
        </w:rPr>
        <w:t>社区家政部经理:2人</w:t>
      </w:r>
      <w:r>
        <w:rPr>
          <w:rFonts w:hint="eastAsia" w:ascii="华文中宋" w:hAnsi="华文中宋" w:eastAsia="华文中宋"/>
          <w:b/>
          <w:sz w:val="28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（年龄28-38岁，男女不限，大专及以上学历，主动性强、吃苦耐劳，有销售经验或家政行业经验的优先。）</w:t>
      </w:r>
    </w:p>
    <w:p w14:paraId="1B14B990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ascii="华文中宋" w:hAnsi="华文中宋" w:eastAsia="华文中宋"/>
          <w:b/>
          <w:sz w:val="28"/>
        </w:rPr>
        <w:t>培训学校校长助理:1人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（年龄25-35岁，男女不限，大专及以上学历，责任心强、吃苦耐劳，熟练办公软件使用，有管理经验或同行业经验者优先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br w:type="textWrapping"/>
      </w: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ascii="华文中宋" w:hAnsi="华文中宋" w:eastAsia="华文中宋"/>
          <w:b/>
          <w:sz w:val="28"/>
        </w:rPr>
        <w:t>家政培训讲师:2人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（年龄30-48岁，女士优先，大专及以上学历，有一年以上同岗位或同行业工作经验，具备一定的家政行业相互知识和经验，会2种以上工种的培训，普通话标准，沟通能力强，有亲和力。）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br w:type="textWrapping"/>
      </w:r>
      <w:r>
        <w:rPr>
          <w:rFonts w:ascii="华文中宋" w:hAnsi="华文中宋" w:eastAsia="华文中宋"/>
          <w:sz w:val="28"/>
          <w:szCs w:val="28"/>
        </w:rPr>
        <w:t>4、</w:t>
      </w:r>
      <w:r>
        <w:rPr>
          <w:rFonts w:ascii="华文中宋" w:hAnsi="华文中宋" w:eastAsia="华文中宋"/>
          <w:b/>
          <w:sz w:val="28"/>
        </w:rPr>
        <w:t>新媒体运营主管:</w:t>
      </w:r>
      <w:r>
        <w:rPr>
          <w:rFonts w:ascii="华文中宋" w:hAnsi="华文中宋" w:eastAsia="华文中宋"/>
          <w:bCs/>
          <w:sz w:val="28"/>
        </w:rPr>
        <w:t>2人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（年龄20-28岁，男女不限，具有抖音创作和运营经验，熟悉抖音内容流行趋势，对家政服务有一定了解，能够结合家政服务特点进行内容创作。）</w:t>
      </w:r>
    </w:p>
    <w:p w14:paraId="4E04D278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</w:rPr>
        <w:t>5、</w:t>
      </w:r>
      <w:r>
        <w:rPr>
          <w:rFonts w:ascii="华文中宋" w:hAnsi="华文中宋" w:eastAsia="华文中宋"/>
          <w:b/>
          <w:sz w:val="28"/>
        </w:rPr>
        <w:t>文秘:1人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（年龄20-36岁，男女不限，大专及以上学历，擅长写作和文案编辑，熟练运用办公软件。）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br w:type="textWrapping"/>
      </w:r>
      <w:r>
        <w:rPr>
          <w:rFonts w:ascii="华文中宋" w:hAnsi="华文中宋" w:eastAsia="华文中宋"/>
          <w:sz w:val="28"/>
          <w:szCs w:val="28"/>
        </w:rPr>
        <w:t>6、</w:t>
      </w:r>
      <w:r>
        <w:rPr>
          <w:rFonts w:ascii="华文中宋" w:hAnsi="华文中宋" w:eastAsia="华文中宋"/>
          <w:b/>
          <w:sz w:val="28"/>
        </w:rPr>
        <w:t>家政合伙人:</w:t>
      </w:r>
      <w:r>
        <w:rPr>
          <w:rFonts w:ascii="华文中宋" w:hAnsi="华文中宋" w:eastAsia="华文中宋"/>
          <w:b/>
          <w:sz w:val="28"/>
        </w:rPr>
        <w:tab/>
      </w:r>
      <w:r>
        <w:rPr>
          <w:rFonts w:hint="eastAsia" w:ascii="华文中宋" w:hAnsi="华文中宋" w:eastAsia="华文中宋"/>
          <w:b/>
          <w:sz w:val="28"/>
        </w:rPr>
        <w:t>5</w:t>
      </w:r>
      <w:r>
        <w:rPr>
          <w:rFonts w:ascii="华文中宋" w:hAnsi="华文中宋" w:eastAsia="华文中宋"/>
          <w:b/>
          <w:sz w:val="28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（年龄50岁以下，男女不限，热爱家政行业，工作积极主动，具有团队合作精神。）     </w:t>
      </w:r>
      <w:r>
        <w:rPr>
          <w:rFonts w:hint="eastAsia" w:ascii="华文中宋" w:hAnsi="华文中宋" w:eastAsia="华文中宋"/>
          <w:sz w:val="28"/>
          <w:szCs w:val="28"/>
        </w:rPr>
        <w:t xml:space="preserve">                    </w:t>
      </w:r>
    </w:p>
    <w:p w14:paraId="41E8976A">
      <w:pPr>
        <w:spacing w:line="600" w:lineRule="exact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基本工资+绩效工作+社保补贴+其他补助(待遇面议)</w:t>
      </w:r>
    </w:p>
    <w:p w14:paraId="4C3CBB5A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节日福利（春节、中秋等节日礼品）</w:t>
      </w:r>
    </w:p>
    <w:p w14:paraId="05FA1B3C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平顶山新城区、郏县县城    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       </w:t>
      </w:r>
    </w:p>
    <w:p w14:paraId="639B36D1"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414C4F"/>
    <w:rsid w:val="004912F8"/>
    <w:rsid w:val="00577356"/>
    <w:rsid w:val="00F70A97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8F6829"/>
    <w:rsid w:val="4B972761"/>
    <w:rsid w:val="4F421746"/>
    <w:rsid w:val="537C75C9"/>
    <w:rsid w:val="548250F0"/>
    <w:rsid w:val="55C83F55"/>
    <w:rsid w:val="58DB6CD4"/>
    <w:rsid w:val="5E7B6072"/>
    <w:rsid w:val="66424537"/>
    <w:rsid w:val="67137642"/>
    <w:rsid w:val="694C29AA"/>
    <w:rsid w:val="6D066BB0"/>
    <w:rsid w:val="6D535020"/>
    <w:rsid w:val="6E8D1AC5"/>
    <w:rsid w:val="7146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891</Words>
  <Characters>943</Characters>
  <Lines>7</Lines>
  <Paragraphs>2</Paragraphs>
  <TotalTime>5</TotalTime>
  <ScaleCrop>false</ScaleCrop>
  <LinksUpToDate>false</LinksUpToDate>
  <CharactersWithSpaces>1025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2026-01-21T06:58:00Z</dcterms:created>
  <dc:creator>Administrator</dc:creator>
  <cp:lastModifiedBy>赵悠然</cp:lastModifiedBy>
  <dcterms:modified xsi:type="dcterms:W3CDTF">2026-01-22T08:01:40Z</dcterms:modified>
  <dc:title>平顶山市用工需求信息表（方正小标宋简体）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